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C1DB7" w:rsidP="00D1017A" w:rsidRDefault="009C1DB7" w14:paraId="bcf9a52" w14:textId="bcf9a52">
      <w:pPr>
        <w:jc w:val="right"/>
        <w15:collapsed w:val="false"/>
      </w:pP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934D58" w:rsidP="00934D58" w:rsidRDefault="00934D58">
      <w:pPr>
        <w:jc w:val="center"/>
      </w:pPr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D42DE7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361587">
        <w:t>6. studenog</w:t>
      </w:r>
      <w:r w:rsidRPr="00A75398" w:rsidR="00D77840">
        <w:t xml:space="preserve"> </w:t>
      </w:r>
      <w:r w:rsidRPr="00A75398" w:rsidR="00C20EB5">
        <w:t>2019</w:t>
      </w:r>
      <w:r w:rsidRPr="00A75398" w:rsidR="004B33CA">
        <w:t>.,</w:t>
      </w:r>
      <w:r w:rsidRPr="00A75398" w:rsidR="00D42DE7">
        <w:t xml:space="preserve"> povodom prijedloga za otvaranje stečajnog postupka nad dužnikom</w:t>
      </w:r>
      <w:r w:rsidRPr="00A75398" w:rsidR="00317A30">
        <w:t xml:space="preserve"> </w:t>
      </w:r>
      <w:r w:rsidR="001B5848">
        <w:t>RICARDO 2203 j.d.o.o., Zadar, Ulica Hrvatskog sabora 42, OIB: 01025432421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>Ana Markač, sutkinja</w:t>
      </w:r>
    </w:p>
    <w:p w:rsidRPr="00A75398" w:rsidR="006525A1" w:rsidP="006525A1" w:rsidRDefault="0038471D">
      <w:pPr>
        <w:jc w:val="both"/>
      </w:pPr>
      <w:r w:rsidRPr="00A75398">
        <w:t>Martina Kalmeta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361587">
        <w:t>8,50</w:t>
      </w:r>
      <w:r w:rsidRPr="00A75398">
        <w:t xml:space="preserve"> sati</w:t>
      </w:r>
      <w:r w:rsidRPr="00A75398" w:rsidR="00A966E9">
        <w:t>.</w:t>
      </w:r>
    </w:p>
    <w:p w:rsidRPr="00A75398" w:rsidR="0095475A" w:rsidP="0095475A" w:rsidRDefault="0095475A">
      <w:pPr>
        <w:jc w:val="both"/>
      </w:pPr>
    </w:p>
    <w:p w:rsidRPr="00A75398" w:rsidR="00110B7D" w:rsidP="00110B7D" w:rsidRDefault="00110B7D">
      <w:pPr>
        <w:jc w:val="both"/>
      </w:pPr>
      <w:r w:rsidRPr="00A75398">
        <w:t>Utvrđuje se da su na ročište pristupili:</w:t>
      </w:r>
    </w:p>
    <w:p w:rsidRPr="00A75398" w:rsidR="000C5F91" w:rsidP="00123B79" w:rsidRDefault="00123B79">
      <w:r w:rsidRPr="00A75398">
        <w:t xml:space="preserve">     </w:t>
      </w:r>
    </w:p>
    <w:p w:rsidR="00D30389" w:rsidP="004F16DA" w:rsidRDefault="00416550">
      <w:pPr>
        <w:jc w:val="both"/>
      </w:pPr>
      <w:r w:rsidRPr="00A75398">
        <w:t>-</w:t>
      </w:r>
      <w:r w:rsidRPr="00A75398">
        <w:tab/>
      </w:r>
      <w:r w:rsidRPr="00A75398" w:rsidR="004B33CA">
        <w:t>za dužnika</w:t>
      </w:r>
      <w:r w:rsidR="003A3DB8">
        <w:t xml:space="preserve">: nitko, </w:t>
      </w:r>
      <w:proofErr w:type="spellStart"/>
      <w:r w:rsidR="003A3DB8">
        <w:t>dovodbeni</w:t>
      </w:r>
      <w:proofErr w:type="spellEnd"/>
      <w:r w:rsidR="003A3DB8">
        <w:t xml:space="preserve"> nalog nije izvršen</w:t>
      </w:r>
    </w:p>
    <w:p w:rsidR="003A3DB8" w:rsidP="004F16DA" w:rsidRDefault="003A3DB8">
      <w:pPr>
        <w:jc w:val="both"/>
      </w:pPr>
    </w:p>
    <w:p w:rsidRPr="00A75398" w:rsidR="003A3DB8" w:rsidP="004F16DA" w:rsidRDefault="003A3DB8">
      <w:pPr>
        <w:jc w:val="both"/>
      </w:pPr>
      <w:r>
        <w:t xml:space="preserve">Neposredno prije održavanja današnjeg ročišta uredujući sudac </w:t>
      </w:r>
      <w:proofErr w:type="spellStart"/>
      <w:r>
        <w:t>kontaktiran</w:t>
      </w:r>
      <w:proofErr w:type="spellEnd"/>
      <w:r>
        <w:t xml:space="preserve"> je od djelatnika II. Policijske postaje Zadar od strane kojeg je </w:t>
      </w:r>
      <w:proofErr w:type="spellStart"/>
      <w:r>
        <w:t>izvješćen</w:t>
      </w:r>
      <w:proofErr w:type="spellEnd"/>
      <w:r>
        <w:t xml:space="preserve"> da su policijski djelatnici bili na adresi stanovanja zastupnika dužnika po zakonu, međutim istoga da tamo nisu zatekli jer da je isti na putu u Italiji.</w:t>
      </w:r>
    </w:p>
    <w:p w:rsidR="004E346D" w:rsidP="004F16DA" w:rsidRDefault="004E346D">
      <w:pPr>
        <w:jc w:val="both"/>
      </w:pPr>
    </w:p>
    <w:p w:rsidR="004E346D" w:rsidP="004E346D" w:rsidRDefault="004E346D">
      <w:pPr>
        <w:jc w:val="both"/>
      </w:pPr>
      <w:r>
        <w:t>Konstatira se da nema uvjeta za odražavanjem današnjeg ročišta.</w:t>
      </w:r>
    </w:p>
    <w:p w:rsidR="004E346D" w:rsidP="004E346D" w:rsidRDefault="004E346D">
      <w:pPr>
        <w:jc w:val="both"/>
      </w:pPr>
    </w:p>
    <w:p w:rsidR="004E346D" w:rsidP="004E346D" w:rsidRDefault="004E346D">
      <w:pPr>
        <w:jc w:val="both"/>
      </w:pPr>
      <w:r>
        <w:t xml:space="preserve">Sud donosi </w:t>
      </w:r>
    </w:p>
    <w:p w:rsidR="004E346D" w:rsidP="004E346D" w:rsidRDefault="004E346D">
      <w:pPr>
        <w:jc w:val="both"/>
      </w:pPr>
    </w:p>
    <w:p w:rsidR="004E346D" w:rsidP="004E346D" w:rsidRDefault="004E346D">
      <w:pPr>
        <w:jc w:val="center"/>
      </w:pPr>
      <w:r>
        <w:t xml:space="preserve">r j e š e nj e </w:t>
      </w:r>
    </w:p>
    <w:p w:rsidR="004E346D" w:rsidP="004E346D" w:rsidRDefault="004E346D">
      <w:pPr>
        <w:jc w:val="center"/>
      </w:pPr>
    </w:p>
    <w:p w:rsidR="004E346D" w:rsidP="004E346D" w:rsidRDefault="004E346D">
      <w:pPr>
        <w:jc w:val="both"/>
      </w:pPr>
      <w:r>
        <w:t xml:space="preserve">Današnje ročište se odgađa slijedeće se određuje za dan </w:t>
      </w:r>
      <w:r w:rsidR="003A3DB8">
        <w:t>22</w:t>
      </w:r>
      <w:r w:rsidR="00B65503">
        <w:t>. studenog</w:t>
      </w:r>
      <w:r>
        <w:t xml:space="preserve"> 2019. u </w:t>
      </w:r>
      <w:r w:rsidR="003A3DB8">
        <w:t>9,10</w:t>
      </w:r>
      <w:r>
        <w:t xml:space="preserve"> sati, sudnica 14/I na ko</w:t>
      </w:r>
      <w:r w:rsidR="00B65503">
        <w:t xml:space="preserve">je ročište će se </w:t>
      </w:r>
      <w:r w:rsidR="003A3DB8">
        <w:t>pozvati</w:t>
      </w:r>
      <w:r w:rsidR="00B65503">
        <w:t xml:space="preserve"> </w:t>
      </w:r>
      <w:proofErr w:type="spellStart"/>
      <w:r w:rsidR="00B65503">
        <w:t>zz</w:t>
      </w:r>
      <w:proofErr w:type="spellEnd"/>
      <w:r w:rsidR="00B65503">
        <w:t xml:space="preserve"> dužnika</w:t>
      </w:r>
      <w:r w:rsidR="003A3DB8">
        <w:t xml:space="preserve">, te će se zapisnik objaviti na e-Oglasna ploča sudova. </w:t>
      </w:r>
    </w:p>
    <w:p w:rsidR="004E346D" w:rsidP="004E346D" w:rsidRDefault="004E346D">
      <w:pPr>
        <w:jc w:val="both"/>
      </w:pPr>
    </w:p>
    <w:p w:rsidRPr="00A75398" w:rsidR="004E346D" w:rsidP="004E346D" w:rsidRDefault="004E346D">
      <w:pPr>
        <w:jc w:val="center"/>
      </w:pPr>
      <w:r w:rsidRPr="00A75398">
        <w:t xml:space="preserve">Dovršeno u </w:t>
      </w:r>
      <w:r w:rsidR="003A3DB8">
        <w:t>8,55</w:t>
      </w:r>
      <w:r w:rsidRPr="00A75398">
        <w:t xml:space="preserve"> sati.</w:t>
      </w:r>
    </w:p>
    <w:p w:rsidRPr="00A75398" w:rsidR="004E346D" w:rsidP="004E346D" w:rsidRDefault="004E346D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4E346D" w:rsidP="004E346D" w:rsidRDefault="004E346D">
      <w:pPr>
        <w:jc w:val="both"/>
      </w:pPr>
    </w:p>
    <w:p w:rsidRPr="00A75398" w:rsidR="004E346D" w:rsidP="004E346D" w:rsidRDefault="004E346D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4E346D" w:rsidP="004E346D" w:rsidRDefault="004E346D">
      <w:pPr>
        <w:jc w:val="both"/>
      </w:pPr>
    </w:p>
    <w:p w:rsidRPr="00A75398" w:rsidR="004E346D" w:rsidP="004E346D" w:rsidRDefault="004E346D">
      <w:pPr>
        <w:jc w:val="both"/>
      </w:pPr>
    </w:p>
    <w:p w:rsidRPr="00A75398" w:rsidR="004E346D" w:rsidP="004E346D" w:rsidRDefault="004E346D">
      <w:pPr>
        <w:ind w:left="2832" w:firstLine="708"/>
      </w:pPr>
    </w:p>
    <w:p w:rsidRPr="00A75398" w:rsidR="004E346D" w:rsidP="004E346D" w:rsidRDefault="004E346D">
      <w:pPr>
        <w:ind w:left="2832" w:firstLine="708"/>
      </w:pPr>
      <w:r w:rsidRPr="00A75398">
        <w:t>Zapisničar</w:t>
      </w:r>
      <w:r w:rsidRPr="00A75398">
        <w:tab/>
        <w:t xml:space="preserve">                    </w:t>
      </w:r>
      <w:r w:rsidRPr="00A75398">
        <w:tab/>
      </w:r>
    </w:p>
    <w:p w:rsidR="004E346D" w:rsidP="004E346D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</w:p>
    <w:p w:rsidR="004E346D" w:rsidP="004F16DA" w:rsidRDefault="004E346D">
      <w:pPr>
        <w:jc w:val="both"/>
      </w:pPr>
      <w:bookmarkStart w:name="_GoBack" w:id="0"/>
      <w:bookmarkEnd w:id="0"/>
    </w:p>
    <w:sectPr w:rsidR="004E346D" w:rsidSect="002D27FE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3A9C" w:rsidRDefault="00C63A9C">
      <w:r>
        <w:separator/>
      </w:r>
    </w:p>
  </w:endnote>
  <w:endnote w:type="continuationSeparator" w:id="0">
    <w:p w:rsidR="00C63A9C" w:rsidRDefault="00C63A9C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3A9C" w:rsidRDefault="00C63A9C">
      <w:r>
        <w:separator/>
      </w:r>
    </w:p>
  </w:footnote>
  <w:footnote w:type="continuationSeparator" w:id="0">
    <w:p w:rsidR="00C63A9C" w:rsidRDefault="00C63A9C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CA8">
      <w:rPr>
        <w:rStyle w:val="Brojstranice"/>
        <w:noProof/>
      </w:rPr>
      <w:t>8</w:t>
    </w:r>
    <w:r>
      <w:rPr>
        <w:rStyle w:val="Brojstranice"/>
      </w:rPr>
      <w:fldChar w:fldCharType="end"/>
    </w:r>
  </w:p>
  <w:p w:rsidR="00317A30" w:rsidP="00317A30" w:rsidRDefault="00384512">
    <w:pPr>
      <w:pStyle w:val="Zaglavlje"/>
      <w:jc w:val="right"/>
    </w:pPr>
    <w:r>
      <w:t>Poslovni broj: 2 St-</w:t>
    </w:r>
    <w:r w:rsidR="001B5848">
      <w:t>319</w:t>
    </w:r>
    <w:r w:rsidR="00A2318A">
      <w:t>/2019-</w:t>
    </w:r>
    <w:r w:rsidR="00361587">
      <w:t>12</w:t>
    </w:r>
  </w:p>
  <w:p w:rsidR="004F16DA" w:rsidP="004F16DA" w:rsidRDefault="004F16DA">
    <w:pPr>
      <w:pStyle w:val="Zaglavlje"/>
      <w:jc w:val="right"/>
    </w:pPr>
  </w:p>
  <w:p w:rsidRPr="006D5295" w:rsidR="001259A5" w:rsidRDefault="001259A5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1B5848">
      <w:t>319</w:t>
    </w:r>
    <w:r w:rsidR="00D14C59">
      <w:t>/201</w:t>
    </w:r>
    <w:r w:rsidR="0059730A">
      <w:t>9</w:t>
    </w:r>
    <w:r w:rsidR="00123B79">
      <w:t>-</w:t>
    </w:r>
    <w:r w:rsidR="00361587">
      <w:t>12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219F5"/>
    <w:rsid w:val="00022569"/>
    <w:rsid w:val="00026206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4906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732E3"/>
    <w:rsid w:val="00177E2A"/>
    <w:rsid w:val="00180B0A"/>
    <w:rsid w:val="001903C2"/>
    <w:rsid w:val="001907BD"/>
    <w:rsid w:val="001921CB"/>
    <w:rsid w:val="0019269B"/>
    <w:rsid w:val="0019373B"/>
    <w:rsid w:val="00197417"/>
    <w:rsid w:val="001A60E6"/>
    <w:rsid w:val="001A7AA7"/>
    <w:rsid w:val="001B09F9"/>
    <w:rsid w:val="001B1552"/>
    <w:rsid w:val="001B1E53"/>
    <w:rsid w:val="001B5848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783A"/>
    <w:rsid w:val="002411BD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560D7"/>
    <w:rsid w:val="00361587"/>
    <w:rsid w:val="003635BD"/>
    <w:rsid w:val="0037389C"/>
    <w:rsid w:val="00373C01"/>
    <w:rsid w:val="00374E35"/>
    <w:rsid w:val="00377085"/>
    <w:rsid w:val="00384512"/>
    <w:rsid w:val="0038471D"/>
    <w:rsid w:val="00394F21"/>
    <w:rsid w:val="0039603A"/>
    <w:rsid w:val="003A1F19"/>
    <w:rsid w:val="003A3DB8"/>
    <w:rsid w:val="003B2663"/>
    <w:rsid w:val="003B2A1C"/>
    <w:rsid w:val="003B3270"/>
    <w:rsid w:val="003B66E1"/>
    <w:rsid w:val="003C0B04"/>
    <w:rsid w:val="003C2701"/>
    <w:rsid w:val="003C29A0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46D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114E4"/>
    <w:rsid w:val="00624EA3"/>
    <w:rsid w:val="006320A0"/>
    <w:rsid w:val="00635208"/>
    <w:rsid w:val="00640530"/>
    <w:rsid w:val="00641B8C"/>
    <w:rsid w:val="0064242F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92A3D"/>
    <w:rsid w:val="0069501A"/>
    <w:rsid w:val="006975F5"/>
    <w:rsid w:val="006B4042"/>
    <w:rsid w:val="006B5307"/>
    <w:rsid w:val="006B73E8"/>
    <w:rsid w:val="006C1CA8"/>
    <w:rsid w:val="006D5295"/>
    <w:rsid w:val="006E7C95"/>
    <w:rsid w:val="006F1E65"/>
    <w:rsid w:val="00700F47"/>
    <w:rsid w:val="007030AF"/>
    <w:rsid w:val="00710BB2"/>
    <w:rsid w:val="0072157D"/>
    <w:rsid w:val="00722F11"/>
    <w:rsid w:val="0073287F"/>
    <w:rsid w:val="00735D59"/>
    <w:rsid w:val="0074301F"/>
    <w:rsid w:val="0075128E"/>
    <w:rsid w:val="007532D7"/>
    <w:rsid w:val="00754017"/>
    <w:rsid w:val="0076055C"/>
    <w:rsid w:val="007674A4"/>
    <w:rsid w:val="00771B75"/>
    <w:rsid w:val="00773882"/>
    <w:rsid w:val="007756EB"/>
    <w:rsid w:val="007776DC"/>
    <w:rsid w:val="00785377"/>
    <w:rsid w:val="0079521D"/>
    <w:rsid w:val="007A0585"/>
    <w:rsid w:val="007A3B60"/>
    <w:rsid w:val="007C0742"/>
    <w:rsid w:val="007C0B55"/>
    <w:rsid w:val="007F080D"/>
    <w:rsid w:val="00805BFE"/>
    <w:rsid w:val="0081324D"/>
    <w:rsid w:val="00816C78"/>
    <w:rsid w:val="008334A1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07023"/>
    <w:rsid w:val="00911D1B"/>
    <w:rsid w:val="00920B72"/>
    <w:rsid w:val="00924001"/>
    <w:rsid w:val="00925138"/>
    <w:rsid w:val="00925182"/>
    <w:rsid w:val="00931AC5"/>
    <w:rsid w:val="00932F56"/>
    <w:rsid w:val="0093332A"/>
    <w:rsid w:val="00934D58"/>
    <w:rsid w:val="0094035A"/>
    <w:rsid w:val="00942EC0"/>
    <w:rsid w:val="00946A60"/>
    <w:rsid w:val="00952A06"/>
    <w:rsid w:val="0095475A"/>
    <w:rsid w:val="00955DAD"/>
    <w:rsid w:val="00961C70"/>
    <w:rsid w:val="009677DE"/>
    <w:rsid w:val="009769C3"/>
    <w:rsid w:val="00977E6F"/>
    <w:rsid w:val="00993E67"/>
    <w:rsid w:val="009A423F"/>
    <w:rsid w:val="009A460F"/>
    <w:rsid w:val="009A4ADE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61467"/>
    <w:rsid w:val="00B65503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3A9C"/>
    <w:rsid w:val="00C66E36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7840"/>
    <w:rsid w:val="00D81680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6C1CA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C1CA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1CA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1CA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1CA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C1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1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0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2019.</izvorni_sadrzaj>
    <derivirana_varijabla naziv="DomainObject.StvarniPocetakDatum_1">6. studenog 2019.</derivirana_varijabla>
  </DomainObject.StvarniPocetakDatum>
  <DomainObject.StvarniZavrsetakDatum>
    <izvorni_sadrzaj>6. studenog 2019.</izvorni_sadrzaj>
    <derivirana_varijabla naziv="DomainObject.StvarniZavrsetakDatum_1">6. studenog 2019.</derivirana_varijabla>
  </DomainObject.StvarniZavrsetakDatum>
  <DomainObject.PlaniraniZavrsetakDatum>
    <izvorni_sadrzaj>6. studenog 2019.</izvorni_sadrzaj>
    <derivirana_varijabla naziv="DomainObject.PlaniraniZavrsetakDatum_1">6. studenog 2019.</derivirana_varijabla>
  </DomainObject.PlaniraniZavrsetakDatum>
  <DomainObject.PlaniraniPocetakDatum>
    <izvorni_sadrzaj>6. studenog 2019.</izvorni_sadrzaj>
    <derivirana_varijabla naziv="DomainObject.PlaniraniPocetakDatum_1">6. studenog 2019.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studenog 2019.</izvorni_sadrzaj>
    <derivirana_varijabla naziv="DomainObject.Zapisnik.DatumKreiranja_1">6.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St-319/2019-9</izvorni_sadrzaj>
    <derivirana_varijabla naziv="DomainObject.Zapisnik.Oznaka_1">St-319/2019-9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St-319/2019</izvorni_sadrzaj>
    <derivirana_varijabla naziv="DomainObject.Predmet.OznakaBroj_1">St-319/2019</derivirana_varijabla>
  </DomainObject.Predmet.OznakaBroj>
  <DomainObject.Predmet.OznakaBrojOptuznogAkta>
    <izvorni_sadrzaj>04-06-19-3522</izvorni_sadrzaj>
    <derivirana_varijabla naziv="DomainObject.Predmet.OznakaBrojOptuznogAkta_1">04-06-19-3522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RICARDO 2203  j.d.o.o. za održavanje i pranje vozila i usluge</izvorni_sadrzaj>
    <derivirana_varijabla naziv="DomainObject.Predmet.ProtustrankaFormated_1">  RICARDO 2203  j.d.o.o. za održavanje i pranje vozila i usluge</derivirana_varijabla>
  </DomainObject.Predmet.ProtustrankaFormated>
  <DomainObject.Predmet.ProtustrankaFormatedOIB>
    <izvorni_sadrzaj>  RICARDO 2203  j.d.o.o. za održavanje i pranje vozila i usluge, OIB 01025432421</izvorni_sadrzaj>
    <derivirana_varijabla naziv="DomainObject.Predmet.ProtustrankaFormatedOIB_1">  RICARDO 2203  j.d.o.o. za održavanje i pranje vozila i usluge, OIB 01025432421</derivirana_varijabla>
  </DomainObject.Predmet.ProtustrankaFormatedOIB>
  <DomainObject.Predmet.ProtustrankaFormatedWithAdress>
    <izvorni_sadrzaj> RICARDO 2203  j.d.o.o. za održavanje i pranje vozila i usluge, Ulica Hrvatskog sabora 42, 23000 Zadar</izvorni_sadrzaj>
    <derivirana_varijabla naziv="DomainObject.Predmet.ProtustrankaFormatedWithAdress_1"> RICARDO 2203  j.d.o.o. za održavanje i pranje vozila i usluge, Ulica Hrvatskog sabora 42, 23000 Zadar</derivirana_varijabla>
  </DomainObject.Predmet.ProtustrankaFormatedWithAdress>
  <DomainObject.Predmet.ProtustrankaFormatedWithAdressOIB>
    <izvorni_sadrzaj> RICARDO 2203  j.d.o.o. za održavanje i pranje vozila i usluge, OIB 01025432421, Ulica Hrvatskog sabora 42, 23000 Zadar</izvorni_sadrzaj>
    <derivirana_varijabla naziv="DomainObject.Predmet.ProtustrankaFormatedWithAdressOIB_1"> RICARDO 2203  j.d.o.o. za održavanje i pranje vozila i usluge, OIB 01025432421, Ulica Hrvatskog sabora 42, 23000 Zadar</derivirana_varijabla>
  </DomainObject.Predmet.ProtustrankaFormatedWithAdressOIB>
  <DomainObject.Predmet.ProtustrankaWithAdress>
    <izvorni_sadrzaj>RICARDO 2203  j.d.o.o. za održavanje i pranje vozila i usluge Ulica Hrvatskog sabora 42, 23000 Zadar</izvorni_sadrzaj>
    <derivirana_varijabla naziv="DomainObject.Predmet.ProtustrankaWithAdress_1">RICARDO 2203  j.d.o.o. za održavanje i pranje vozila i usluge Ulica Hrvatskog sabora 42, 23000 Zadar</derivirana_varijabla>
  </DomainObject.Predmet.ProtustrankaWithAdress>
  <DomainObject.Predmet.ProtustrankaWithAdressOIB>
    <izvorni_sadrzaj>RICARDO 2203  j.d.o.o. za održavanje i pranje vozila i usluge, OIB 01025432421, Ulica Hrvatskog sabora 42, 23000 Zadar</izvorni_sadrzaj>
    <derivirana_varijabla naziv="DomainObject.Predmet.ProtustrankaWithAdressOIB_1">RICARDO 2203  j.d.o.o. za održavanje i pranje vozila i usluge, OIB 01025432421, Ulica Hrvatskog sabora 42, 23000 Zadar</derivirana_varijabla>
  </DomainObject.Predmet.ProtustrankaWithAdressOIB>
  <DomainObject.Predmet.ProtustrankaNazivFormated>
    <izvorni_sadrzaj>RICARDO 2203  j.d.o.o. za održavanje i pranje vozila i usluge</izvorni_sadrzaj>
    <derivirana_varijabla naziv="DomainObject.Predmet.ProtustrankaNazivFormated_1">RICARDO 2203  j.d.o.o. za održavanje i pranje vozila i usluge</derivirana_varijabla>
  </DomainObject.Predmet.ProtustrankaNazivFormated>
  <DomainObject.Predmet.ProtustrankaNazivFormatedOIB>
    <izvorni_sadrzaj>RICARDO 2203  j.d.o.o. za održavanje i pranje vozila i usluge, OIB 01025432421</izvorni_sadrzaj>
    <derivirana_varijabla naziv="DomainObject.Predmet.ProtustrankaNazivFormatedOIB_1">RICARDO 2203  j.d.o.o. za održavanje i pranje vozila i usluge, OIB 01025432421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82115.32</izvorni_sadrzaj>
    <derivirana_varijabla naziv="DomainObject.Predmet.TrenutnaVrijednost_1">82115.32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RICARDO 2203  j.d.o.o. za održavanje i pranje vozila i usluge</item>
    </izvorni_sadrzaj>
    <derivirana_varijabla naziv="DomainObject.Predmet.ProtuStrankaListFormated_1">
      <item>RICARDO 2203  j.d.o.o. za održavanje i pranje vozila i usluge</item>
    </derivirana_varijabla>
  </DomainObject.Predmet.ProtuStrankaListFormated>
  <DomainObject.Predmet.ProtuStrankaListFormatedOIB>
    <izvorni_sadrzaj>
      <item>RICARDO 2203  j.d.o.o. za održavanje i pranje vozila i usluge, OIB 01025432421</item>
    </izvorni_sadrzaj>
    <derivirana_varijabla naziv="DomainObject.Predmet.ProtuStrankaListFormatedOIB_1">
      <item>RICARDO 2203  j.d.o.o. za održavanje i pranje vozila i usluge, OIB 01025432421</item>
    </derivirana_varijabla>
  </DomainObject.Predmet.ProtuStrankaListFormatedOIB>
  <DomainObject.Predmet.ProtuStrankaListFormatedWithAdress>
    <izvorni_sadrzaj>
      <item>RICARDO 2203  j.d.o.o. za održavanje i pranje vozila i usluge, Ulica Hrvatskog sabora 42, 23000 Zadar</item>
    </izvorni_sadrzaj>
    <derivirana_varijabla naziv="DomainObject.Predmet.ProtuStrankaListFormatedWithAdress_1">
      <item>RICARDO 2203  j.d.o.o. za održavanje i pranje vozila i usluge, Ulica Hrvatskog sabora 42, 23000 Zadar</item>
    </derivirana_varijabla>
  </DomainObject.Predmet.ProtuStrankaListFormatedWithAdress>
  <DomainObject.Predmet.ProtuStrankaListFormatedWithAdressOIB>
    <izvorni_sadrzaj>
      <item>RICARDO 2203  j.d.o.o. za održavanje i pranje vozila i usluge, OIB 01025432421, Ulica Hrvatskog sabora 42, 23000 Zadar</item>
    </izvorni_sadrzaj>
    <derivirana_varijabla naziv="DomainObject.Predmet.ProtuStrankaListFormatedWithAdressOIB_1">
      <item>RICARDO 2203  j.d.o.o. za održavanje i pranje vozila i usluge, OIB 01025432421, Ulica Hrvatskog sabora 42, 23000 Zadar</item>
    </derivirana_varijabla>
  </DomainObject.Predmet.ProtuStrankaListFormatedWithAdressOIB>
  <DomainObject.Predmet.ProtuStrankaListNazivFormated>
    <izvorni_sadrzaj>
      <item>RICARDO 2203  j.d.o.o. za održavanje i pranje vozila i usluge</item>
    </izvorni_sadrzaj>
    <derivirana_varijabla naziv="DomainObject.Predmet.ProtuStrankaListNazivFormated_1">
      <item>RICARDO 2203  j.d.o.o. za održavanje i pranje vozila i usluge</item>
    </derivirana_varijabla>
  </DomainObject.Predmet.ProtuStrankaListNazivFormated>
  <DomainObject.Predmet.ProtuStrankaListNazivFormatedOIB>
    <izvorni_sadrzaj>
      <item>RICARDO 2203  j.d.o.o. za održavanje i pranje vozila i usluge, OIB 01025432421</item>
    </izvorni_sadrzaj>
    <derivirana_varijabla naziv="DomainObject.Predmet.ProtuStrankaListNazivFormatedOIB_1">
      <item>RICARDO 2203  j.d.o.o. za održavanje i pranje vozila i usluge, OIB 01025432421</item>
    </derivirana_varijabla>
  </DomainObject.Predmet.ProtuStrankaListNazivFormatedOIB>
  <DomainObject.Predmet.OstaliListFormated>
    <izvorni_sadrzaj>
      <item>Christian Palokaj</item>
    </izvorni_sadrzaj>
    <derivirana_varijabla naziv="DomainObject.Predmet.OstaliListFormated_1">
      <item>Christian Palokaj</item>
    </derivirana_varijabla>
  </DomainObject.Predmet.OstaliListFormated>
  <DomainObject.Predmet.OstaliListFormatedOIB>
    <izvorni_sadrzaj>
      <item>Christian Palokaj, OIB 84309252850</item>
    </izvorni_sadrzaj>
    <derivirana_varijabla naziv="DomainObject.Predmet.OstaliListFormatedOIB_1">
      <item>Christian Palokaj, OIB 84309252850</item>
    </derivirana_varijabla>
  </DomainObject.Predmet.OstaliListFormatedOIB>
  <DomainObject.Predmet.OstaliListFormatedWithAdress>
    <izvorni_sadrzaj>
      <item>Christian Palokaj, PUT DONJIH VIDUKA 17 (ranije: PRIDRAGA, PRIDRAGA, 85), 23312 Pridraga</item>
    </izvorni_sadrzaj>
    <derivirana_varijabla naziv="DomainObject.Predmet.OstaliListFormatedWithAdress_1">
      <item>Christian Palokaj, PUT DONJIH VIDUKA 17 (ranije: PRIDRAGA, PRIDRAGA, 85), 23312 Pridraga</item>
    </derivirana_varijabla>
  </DomainObject.Predmet.OstaliListFormatedWithAdress>
  <DomainObject.Predmet.OstaliListFormatedWithAdressOIB>
    <izvorni_sadrzaj>
      <item>Christian Palokaj, OIB 84309252850, PUT DONJIH VIDUKA 17 (ranije: PRIDRAGA, PRIDRAGA, 85), 23312 Pridraga</item>
    </izvorni_sadrzaj>
    <derivirana_varijabla naziv="DomainObject.Predmet.OstaliListFormatedWithAdressOIB_1">
      <item>Christian Palokaj, OIB 84309252850, PUT DONJIH VIDUKA 17 (ranije: PRIDRAGA, PRIDRAGA, 85), 23312 Pridraga</item>
    </derivirana_varijabla>
  </DomainObject.Predmet.OstaliListFormatedWithAdressOIB>
  <DomainObject.Predmet.OstaliListNazivFormated>
    <izvorni_sadrzaj>
      <item>Christian Palokaj</item>
    </izvorni_sadrzaj>
    <derivirana_varijabla naziv="DomainObject.Predmet.OstaliListNazivFormated_1">
      <item>Christian Palokaj</item>
    </derivirana_varijabla>
  </DomainObject.Predmet.OstaliListNazivFormated>
  <DomainObject.Predmet.OstaliListNazivFormatedOIB>
    <izvorni_sadrzaj>
      <item>Christian Palokaj, OIB 84309252850</item>
    </izvorni_sadrzaj>
    <derivirana_varijabla naziv="DomainObject.Predmet.OstaliListNazivFormatedOIB_1">
      <item>Christian Palokaj, OIB 84309252850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2019.</izvorni_sadrzaj>
    <derivirana_varijabla naziv="DomainObject.Datum_1">6. studenog 2019.</derivirana_varijabla>
  </DomainObject.Datum>
  <DomainObject.PoslovniBrojDokumenta>
    <izvorni_sadrzaj>St-319/2019-9</izvorni_sadrzaj>
    <derivirana_varijabla naziv="DomainObject.PoslovniBrojDokumenta_1">St-319/2019-9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RICARDO 2203  j.d.o.o. za održavanje i pranje vozila i usluge</izvorni_sadrzaj>
    <derivirana_varijabla naziv="DomainObject.Predmet.ProtustrankaIDrugi_1">RICARDO 2203  j.d.o.o. za održavanje i pranje vozila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RICARDO 2203  j.d.o.o. za održavanje i pranje vozila i usluge, OIB 01025432421, Ulica Hrvatskog sabora 42, 23000 Zadar</izvorni_sadrzaj>
    <derivirana_varijabla naziv="DomainObject.Predmet.ProtustrankaIDrugiAdressOIB_1">RICARDO 2203  j.d.o.o. za održavanje i pranje vozila i usluge, OIB 01025432421, Ulica Hrvatskog sabora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RICARDO 2203  j.d.o.o. za održavanje i pranje vozila i usluge</item>
      <item>Financijska agencija</item>
      <item>Christian Palokaj</item>
    </izvorni_sadrzaj>
    <derivirana_varijabla naziv="DomainObject.Predmet.SudioniciListNaziv_1">
      <item>RICARDO 2203  j.d.o.o. za održavanje i pranje vozila i usluge</item>
      <item>Financijska agencija</item>
      <item>Christian Palokaj</item>
    </derivirana_varijabla>
  </DomainObject.Predmet.SudioniciListNaziv>
  <DomainObject.Predmet.SudioniciListAdressOIB>
    <izvorni_sadrzaj>
      <item>RICARDO 2203  j.d.o.o. za održavanje i pranje vozila i usluge, OIB 01025432421, Ulica Hrvatskog sabora 42,23000 Zadar</item>
      <item>Financijska agencija, OIB 85821130368, IVANA DANILA 4,23000 Zadar</item>
      <item>Christian Palokaj, OIB 84309252850, PUT DONJIH VIDUKA 17 (ranije: PRIDRAGA, PRIDRAGA, 85),23312 Pridraga</item>
    </izvorni_sadrzaj>
    <derivirana_varijabla naziv="DomainObject.Predmet.SudioniciListAdressOIB_1">
      <item>RICARDO 2203  j.d.o.o. za održavanje i pranje vozila i usluge, OIB 01025432421, Ulica Hrvatskog sabora 42,23000 Zadar</item>
      <item>Financijska agencija, OIB 85821130368, IVANA DANILA 4,23000 Zadar</item>
      <item>Christian Palokaj, OIB 84309252850, PUT DONJIH VIDUKA 17 (ranije: PRIDRAGA, PRIDRAGA, 85),23312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01025432421</item>
      <item>, OIB 85821130368</item>
      <item>, OIB 84309252850</item>
    </izvorni_sadrzaj>
    <derivirana_varijabla naziv="DomainObject.Predmet.SudioniciListNazivOIB_1">
      <item>, OIB 01025432421</item>
      <item>, OIB 85821130368</item>
      <item>, OIB 84309252850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kolovoza 2019.</izvorni_sadrzaj>
    <derivirana_varijabla naziv="DomainObject.Predmet.DatumPocetkaProcesa_1">16.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C3786-AB59-498F-8020-C835C4D3AEA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185</properties:Words>
  <properties:Characters>971</properties:Characters>
  <properties:Lines>47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2019-11-05T07:13:00Z</dcterms:created>
  <dc:creator>Ardena Bajlo</dc:creator>
  <cp:lastModifiedBy>Martina Kalmeta</cp:lastModifiedBy>
  <cp:lastPrinted>2019-11-06T07:54:00Z</cp:lastPrinted>
  <dcterms:modified xmlns:xsi="http://www.w3.org/2001/XMLSchema-instance" xsi:type="dcterms:W3CDTF">2019-11-06T08:46:00Z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St-319/2019-9 / Zapisnik - Ročište radi izjašnjenja o prijedlogu za otvaranje steč.post (St-319-19 RICARDO 2203 j.d.o.o. - 6.11.2019.docx)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